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635" w:rsidRDefault="00CD4635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PALMER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:rsidR="00CD4635" w:rsidRDefault="00CD4635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Frithelstock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Priory.</w:t>
      </w:r>
    </w:p>
    <w:p w:rsidR="00CD4635" w:rsidRDefault="00CD4635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4635" w:rsidRDefault="00CD4635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7F08" w:rsidRDefault="00A37F08" w:rsidP="00A37F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sub-deacon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Devon, by the Bishop.</w:t>
      </w:r>
    </w:p>
    <w:p w:rsidR="00A37F08" w:rsidRDefault="00A37F08" w:rsidP="00A37F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pp.106-7)</w:t>
      </w:r>
    </w:p>
    <w:p w:rsidR="00A37F08" w:rsidRDefault="00A37F08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4635" w:rsidRDefault="00CD4635" w:rsidP="00CD463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CD4635" w:rsidRDefault="00CD4635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p.117)</w:t>
      </w:r>
    </w:p>
    <w:p w:rsidR="00E329C7" w:rsidRDefault="00E329C7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same place by the Bishop.  (ibid.p.120)</w:t>
      </w:r>
    </w:p>
    <w:p w:rsidR="00CD4635" w:rsidRDefault="00CD4635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A37F08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29C7" w:rsidRDefault="00E329C7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2016</w:t>
      </w:r>
    </w:p>
    <w:p w:rsidR="00A37F08" w:rsidRPr="00CD4635" w:rsidRDefault="00A37F08" w:rsidP="00CD46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2016</w:t>
      </w:r>
      <w:bookmarkStart w:id="0" w:name="_GoBack"/>
      <w:bookmarkEnd w:id="0"/>
    </w:p>
    <w:sectPr w:rsidR="00A37F08" w:rsidRPr="00CD46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635" w:rsidRDefault="00CD4635" w:rsidP="00E71FC3">
      <w:pPr>
        <w:spacing w:after="0" w:line="240" w:lineRule="auto"/>
      </w:pPr>
      <w:r>
        <w:separator/>
      </w:r>
    </w:p>
  </w:endnote>
  <w:endnote w:type="continuationSeparator" w:id="0">
    <w:p w:rsidR="00CD4635" w:rsidRDefault="00CD46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635" w:rsidRDefault="00CD4635" w:rsidP="00E71FC3">
      <w:pPr>
        <w:spacing w:after="0" w:line="240" w:lineRule="auto"/>
      </w:pPr>
      <w:r>
        <w:separator/>
      </w:r>
    </w:p>
  </w:footnote>
  <w:footnote w:type="continuationSeparator" w:id="0">
    <w:p w:rsidR="00CD4635" w:rsidRDefault="00CD46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35"/>
    <w:rsid w:val="00A37F08"/>
    <w:rsid w:val="00AB52E8"/>
    <w:rsid w:val="00B16D3F"/>
    <w:rsid w:val="00CD4635"/>
    <w:rsid w:val="00E329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2487D"/>
  <w15:chartTrackingRefBased/>
  <w15:docId w15:val="{9BC73D82-9172-4531-8205-24425922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2016-06-13T16:52:00Z</dcterms:created>
  <dcterms:modified xsi:type="dcterms:W3CDTF">2016-09-29T07:38:00Z</dcterms:modified>
</cp:coreProperties>
</file>